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4979" w:type="pct"/>
        <w:tblLook w:val="01E0" w:firstRow="1" w:lastRow="1" w:firstColumn="1" w:lastColumn="1" w:noHBand="0" w:noVBand="0"/>
      </w:tblPr>
      <w:tblGrid>
        <w:gridCol w:w="693"/>
        <w:gridCol w:w="4047"/>
        <w:gridCol w:w="1846"/>
        <w:gridCol w:w="1846"/>
        <w:gridCol w:w="1846"/>
        <w:gridCol w:w="1846"/>
        <w:gridCol w:w="1846"/>
        <w:gridCol w:w="1837"/>
      </w:tblGrid>
      <w:tr w:rsidR="00780261" w:rsidRPr="009A63EA">
        <w:trPr>
          <w:cantSplit/>
          <w:trHeight w:val="905"/>
          <w:tblHeader/>
        </w:trPr>
        <w:tc>
          <w:tcPr>
            <w:tcW w:w="1499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Pr="009A63EA" w:rsidRDefault="00AB721A" w:rsidP="00780261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  <w:r w:rsidRPr="009A63EA">
              <w:rPr>
                <w:b/>
                <w:sz w:val="16"/>
                <w:szCs w:val="16"/>
              </w:rPr>
              <w:t>MISSIONI E PROGRAMMI/MACROAGGREGATI</w:t>
            </w:r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Default="00AB721A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</w:t>
            </w:r>
          </w:p>
          <w:p w:rsidR="00780261" w:rsidRDefault="00AB721A" w:rsidP="00F81F64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di</w:t>
            </w:r>
            <w:proofErr w:type="gramEnd"/>
            <w:r>
              <w:rPr>
                <w:b/>
                <w:sz w:val="16"/>
                <w:szCs w:val="16"/>
              </w:rPr>
              <w:t xml:space="preserve"> titoli</w:t>
            </w:r>
          </w:p>
          <w:p w:rsidR="00780261" w:rsidRPr="009A63EA" w:rsidRDefault="00AB721A" w:rsidP="00F81F64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obbligazionari</w:t>
            </w:r>
            <w:proofErr w:type="gramEnd"/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780261" w:rsidRDefault="00AB721A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</w:t>
            </w:r>
          </w:p>
          <w:p w:rsidR="00780261" w:rsidRPr="009A63EA" w:rsidRDefault="00AB721A" w:rsidP="00F81F64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prestiti</w:t>
            </w:r>
            <w:proofErr w:type="gramEnd"/>
            <w:r>
              <w:rPr>
                <w:b/>
                <w:sz w:val="16"/>
                <w:szCs w:val="16"/>
              </w:rPr>
              <w:t xml:space="preserve"> a breve termine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AB721A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 mutui e altri finanziamenti a medio e lungo termine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AB721A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Rimborso di altre forme di indebitamento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780261" w:rsidRDefault="00AB721A" w:rsidP="007802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Fondi </w:t>
            </w:r>
            <w:proofErr w:type="gramStart"/>
            <w:r>
              <w:rPr>
                <w:b/>
                <w:sz w:val="16"/>
                <w:szCs w:val="16"/>
              </w:rPr>
              <w:t>per  rimborso</w:t>
            </w:r>
            <w:proofErr w:type="gramEnd"/>
            <w:r>
              <w:rPr>
                <w:b/>
                <w:sz w:val="16"/>
                <w:szCs w:val="16"/>
              </w:rPr>
              <w:t xml:space="preserve">  prestiti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0261" w:rsidRPr="009A63EA" w:rsidRDefault="00AB721A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Totale</w:t>
            </w:r>
          </w:p>
        </w:tc>
      </w:tr>
      <w:tr w:rsidR="00780261" w:rsidRPr="009A63EA">
        <w:trPr>
          <w:cantSplit/>
          <w:trHeight w:val="369"/>
          <w:tblHeader/>
        </w:trPr>
        <w:tc>
          <w:tcPr>
            <w:tcW w:w="2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AB721A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Pr="009A63EA" w:rsidRDefault="00AB721A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80261" w:rsidRPr="009A63EA" w:rsidRDefault="00AB721A" w:rsidP="00F81F64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401</w:t>
            </w:r>
          </w:p>
        </w:tc>
        <w:tc>
          <w:tcPr>
            <w:tcW w:w="58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780261" w:rsidRPr="009A63EA" w:rsidRDefault="00AB721A" w:rsidP="00F81F64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402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AB721A" w:rsidP="00F81F64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403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AB721A" w:rsidP="00780261">
            <w:pPr>
              <w:jc w:val="center"/>
              <w:rPr>
                <w:b/>
                <w:sz w:val="16"/>
                <w:szCs w:val="16"/>
              </w:rPr>
            </w:pPr>
            <w:r w:rsidRPr="009A63EA">
              <w:rPr>
                <w:b/>
                <w:sz w:val="16"/>
                <w:szCs w:val="16"/>
              </w:rPr>
              <w:t>404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80261" w:rsidRPr="009A63EA" w:rsidRDefault="00AB721A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405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0261" w:rsidRPr="009A63EA" w:rsidRDefault="00AB721A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400</w:t>
            </w:r>
          </w:p>
        </w:tc>
      </w:tr>
      <w:tr w:rsidR="004621DC" w:rsidRPr="009A63EA">
        <w:tblPrEx>
          <w:tblBorders>
            <w:top w:val="double" w:sz="6" w:space="0" w:color="auto"/>
            <w:left w:val="double" w:sz="6" w:space="0" w:color="auto"/>
            <w:bottom w:val="none" w:sz="0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  <w:tcBorders>
              <w:top w:val="double" w:sz="6" w:space="0" w:color="auto"/>
            </w:tcBorders>
            <w:vAlign w:val="center"/>
          </w:tcPr>
          <w:p w:rsidR="004621DC" w:rsidRPr="00516BAE" w:rsidRDefault="00AB721A" w:rsidP="00622E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50</w:t>
            </w:r>
          </w:p>
        </w:tc>
        <w:tc>
          <w:tcPr>
            <w:tcW w:w="1280" w:type="pct"/>
            <w:tcBorders>
              <w:top w:val="double" w:sz="6" w:space="0" w:color="auto"/>
            </w:tcBorders>
            <w:vAlign w:val="center"/>
          </w:tcPr>
          <w:p w:rsidR="004621DC" w:rsidRPr="00516BAE" w:rsidRDefault="00AB721A" w:rsidP="00365B49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Missione 50 - DEBITO PUBBLICO</w:t>
            </w: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6" w:space="0" w:color="auto"/>
            </w:tcBorders>
          </w:tcPr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double" w:sz="6" w:space="0" w:color="auto"/>
            </w:tcBorders>
          </w:tcPr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4621DC" w:rsidRPr="009A63EA">
        <w:tblPrEx>
          <w:tblBorders>
            <w:top w:val="none" w:sz="0" w:space="0" w:color="auto"/>
            <w:left w:val="double" w:sz="6" w:space="0" w:color="auto"/>
            <w:bottom w:val="none" w:sz="0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</w:tcPr>
          <w:p w:rsidR="004621DC" w:rsidRPr="00644A71" w:rsidRDefault="00AB721A" w:rsidP="00622E6A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02</w:t>
            </w:r>
          </w:p>
        </w:tc>
        <w:tc>
          <w:tcPr>
            <w:tcW w:w="1280" w:type="pct"/>
          </w:tcPr>
          <w:p w:rsidR="004621DC" w:rsidRPr="00644A71" w:rsidRDefault="00AB721A" w:rsidP="00365B49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584" w:type="pct"/>
          </w:tcPr>
          <w:p w:rsidR="004621DC" w:rsidRPr="00523F09" w:rsidRDefault="00AB721A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AB721A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AB721A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AB721A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</w:tcPr>
          <w:p w:rsidR="004621DC" w:rsidRPr="00523F09" w:rsidRDefault="00AB721A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581" w:type="pct"/>
          </w:tcPr>
          <w:p w:rsidR="004621DC" w:rsidRPr="00523F09" w:rsidRDefault="00AB721A" w:rsidP="00365B4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</w:tr>
      <w:tr w:rsidR="004621DC" w:rsidRPr="009A63EA">
        <w:tblPrEx>
          <w:tblBorders>
            <w:top w:val="none" w:sz="0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  <w:tcBorders>
              <w:bottom w:val="double" w:sz="6" w:space="0" w:color="auto"/>
            </w:tcBorders>
          </w:tcPr>
          <w:p w:rsidR="004621DC" w:rsidRPr="00365B49" w:rsidRDefault="00AB721A" w:rsidP="001539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0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</w:p>
          <w:p w:rsidR="004621DC" w:rsidRPr="00B4137B" w:rsidRDefault="00AB721A" w:rsidP="00365B4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6"/>
                <w:szCs w:val="16"/>
              </w:rPr>
              <w:t>Totale Missione 50 - DEBITO PUBBLICO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1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</w:p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</w:tr>
      <w:tr w:rsidR="004621DC" w:rsidRPr="009A63EA">
        <w:tblPrEx>
          <w:tblBorders>
            <w:top w:val="none" w:sz="0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219" w:type="pct"/>
            <w:tcBorders>
              <w:bottom w:val="double" w:sz="6" w:space="0" w:color="auto"/>
            </w:tcBorders>
          </w:tcPr>
          <w:p w:rsidR="004621DC" w:rsidRPr="00365B49" w:rsidRDefault="00AB721A" w:rsidP="001539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0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</w:p>
          <w:p w:rsidR="004621DC" w:rsidRPr="00B4137B" w:rsidRDefault="00AB721A" w:rsidP="00365B4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6"/>
                <w:szCs w:val="16"/>
              </w:rPr>
              <w:t>Totale macroaggregati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  <w:bookmarkStart w:id="1" w:name="Testo3"/>
          </w:p>
          <w:bookmarkEnd w:id="1"/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  <w:bookmarkStart w:id="2" w:name="Testo4"/>
          </w:p>
          <w:bookmarkEnd w:id="2"/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  <w:bookmarkStart w:id="3" w:name="Testo5"/>
          </w:p>
          <w:bookmarkEnd w:id="3"/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  <w:bookmarkStart w:id="4" w:name="Testo6"/>
          </w:p>
          <w:bookmarkEnd w:id="4"/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4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  <w:bookmarkStart w:id="5" w:name="Testo7"/>
          </w:p>
          <w:bookmarkEnd w:id="5"/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581" w:type="pct"/>
            <w:tcBorders>
              <w:bottom w:val="double" w:sz="6" w:space="0" w:color="auto"/>
            </w:tcBorders>
          </w:tcPr>
          <w:p w:rsidR="00B4137B" w:rsidRPr="00BC1746" w:rsidRDefault="00AB721A" w:rsidP="00B4137B">
            <w:pPr>
              <w:rPr>
                <w:b/>
                <w:sz w:val="6"/>
                <w:szCs w:val="6"/>
              </w:rPr>
            </w:pPr>
            <w:bookmarkStart w:id="6" w:name="Testo8"/>
          </w:p>
          <w:bookmarkEnd w:id="6"/>
          <w:p w:rsidR="004621DC" w:rsidRPr="009A63EA" w:rsidRDefault="00AB721A" w:rsidP="00365B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0,00</w:t>
            </w:r>
          </w:p>
        </w:tc>
      </w:tr>
    </w:tbl>
    <w:p w:rsidR="00AB721A" w:rsidRDefault="00AB721A"/>
    <w:sectPr w:rsidR="00AB721A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21A" w:rsidRDefault="00AB721A">
      <w:r>
        <w:separator/>
      </w:r>
    </w:p>
  </w:endnote>
  <w:endnote w:type="continuationSeparator" w:id="0">
    <w:p w:rsidR="00AB721A" w:rsidRDefault="00AB7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21A" w:rsidRDefault="00AB721A">
      <w:r>
        <w:separator/>
      </w:r>
    </w:p>
  </w:footnote>
  <w:footnote w:type="continuationSeparator" w:id="0">
    <w:p w:rsidR="00AB721A" w:rsidRDefault="00AB7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AB721A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AB721A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>PER RIMBORSO DI PRESTITI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IMPEGNI</w:t>
          </w:r>
        </w:p>
        <w:p w:rsidR="005B5DE2" w:rsidRPr="00190A69" w:rsidRDefault="00AB721A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2018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AB721A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8634D3">
            <w:rPr>
              <w:rFonts w:ascii="Verdana" w:hAnsi="Verdana"/>
              <w:noProof/>
              <w:sz w:val="11"/>
              <w:szCs w:val="11"/>
            </w:rPr>
            <w:t>1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437EA3"/>
    <w:rsid w:val="008634D3"/>
    <w:rsid w:val="008B6FD8"/>
    <w:rsid w:val="008F0183"/>
    <w:rsid w:val="009A0535"/>
    <w:rsid w:val="00A21ED5"/>
    <w:rsid w:val="00AB721A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1E5876-214D-4E4F-98CA-B763EE6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2019-04-17T08:31:00Z</dcterms:created>
  <dcterms:modified xsi:type="dcterms:W3CDTF">2019-04-17T08:31:00Z</dcterms:modified>
</cp:coreProperties>
</file>